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EC8B1" w14:textId="77777777" w:rsidR="009A6D95" w:rsidRDefault="009A6D95" w:rsidP="009A6D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BAYONS</w:t>
      </w:r>
      <w:r>
        <w:rPr>
          <w:rFonts w:cs="Times New Roman"/>
          <w:szCs w:val="24"/>
        </w:rPr>
        <w:t xml:space="preserve">       (fl.1446)</w:t>
      </w:r>
    </w:p>
    <w:p w14:paraId="4BA60D16" w14:textId="77777777" w:rsidR="009A6D95" w:rsidRDefault="009A6D95" w:rsidP="009A6D95">
      <w:pPr>
        <w:pStyle w:val="NoSpacing"/>
        <w:rPr>
          <w:rFonts w:cs="Times New Roman"/>
          <w:szCs w:val="24"/>
        </w:rPr>
      </w:pPr>
    </w:p>
    <w:p w14:paraId="3C50D637" w14:textId="77777777" w:rsidR="009A6D95" w:rsidRDefault="009A6D95" w:rsidP="009A6D95">
      <w:pPr>
        <w:pStyle w:val="NoSpacing"/>
        <w:rPr>
          <w:rFonts w:cs="Times New Roman"/>
          <w:szCs w:val="24"/>
        </w:rPr>
      </w:pPr>
    </w:p>
    <w:p w14:paraId="4803833A" w14:textId="77777777" w:rsidR="002A3A3C" w:rsidRDefault="002A3A3C" w:rsidP="002A3A3C">
      <w:pPr>
        <w:pStyle w:val="NoSpacing"/>
        <w:jc w:val="both"/>
      </w:pPr>
      <w:r>
        <w:tab/>
        <w:t>1444</w:t>
      </w:r>
      <w:r>
        <w:tab/>
        <w:t>He made a plaint of trespass against William Hydwyn of Lincoln,</w:t>
      </w:r>
    </w:p>
    <w:p w14:paraId="49CE1CAA" w14:textId="77777777" w:rsidR="002A3A3C" w:rsidRDefault="002A3A3C" w:rsidP="002A3A3C">
      <w:pPr>
        <w:pStyle w:val="NoSpacing"/>
        <w:jc w:val="both"/>
      </w:pPr>
      <w:r>
        <w:tab/>
      </w:r>
      <w:r>
        <w:tab/>
        <w:t>yeoman(q.v.), and five others.</w:t>
      </w:r>
    </w:p>
    <w:p w14:paraId="4CB14727" w14:textId="662817CB" w:rsidR="002A3A3C" w:rsidRPr="002A3A3C" w:rsidRDefault="002A3A3C" w:rsidP="002A3A3C">
      <w:pPr>
        <w:pStyle w:val="NoSpacing"/>
        <w:jc w:val="both"/>
      </w:pPr>
      <w:r>
        <w:tab/>
      </w:r>
      <w:r>
        <w:tab/>
        <w:t xml:space="preserve">( </w:t>
      </w:r>
      <w:hyperlink r:id="rId6" w:history="1">
        <w:r w:rsidRPr="00E5091B">
          <w:rPr>
            <w:rStyle w:val="Hyperlink"/>
          </w:rPr>
          <w:t>https://waalt.uh.edu/index.php/CP40/732</w:t>
        </w:r>
      </w:hyperlink>
      <w:r>
        <w:t xml:space="preserve"> )</w:t>
      </w:r>
    </w:p>
    <w:p w14:paraId="0436D1ED" w14:textId="77777777" w:rsidR="009A6D95" w:rsidRDefault="009A6D95" w:rsidP="009A6D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>He made a plaint of trespass against William Hydcoyn of Lincoln,</w:t>
      </w:r>
    </w:p>
    <w:p w14:paraId="462031B0" w14:textId="77777777" w:rsidR="009A6D95" w:rsidRDefault="009A6D95" w:rsidP="009A6D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yeoman(q.v.), and five others.</w:t>
      </w:r>
    </w:p>
    <w:p w14:paraId="5C1EF671" w14:textId="77777777" w:rsidR="009A6D95" w:rsidRDefault="009A6D95" w:rsidP="009A6D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7" w:history="1">
        <w:r w:rsidRPr="005F089E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rPr>
          <w:rFonts w:cs="Times New Roman"/>
          <w:szCs w:val="24"/>
        </w:rPr>
        <w:t xml:space="preserve"> )</w:t>
      </w:r>
    </w:p>
    <w:p w14:paraId="2AE12E29" w14:textId="77777777" w:rsidR="009A6D95" w:rsidRDefault="009A6D95" w:rsidP="009A6D95">
      <w:pPr>
        <w:pStyle w:val="NoSpacing"/>
        <w:rPr>
          <w:rFonts w:cs="Times New Roman"/>
          <w:szCs w:val="24"/>
        </w:rPr>
      </w:pPr>
    </w:p>
    <w:p w14:paraId="1BB49DF5" w14:textId="77777777" w:rsidR="009A6D95" w:rsidRDefault="009A6D95" w:rsidP="009A6D95">
      <w:pPr>
        <w:pStyle w:val="NoSpacing"/>
        <w:rPr>
          <w:rFonts w:cs="Times New Roman"/>
          <w:szCs w:val="24"/>
        </w:rPr>
      </w:pPr>
    </w:p>
    <w:p w14:paraId="7B1C8948" w14:textId="77777777" w:rsidR="009A6D95" w:rsidRDefault="009A6D95" w:rsidP="009A6D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November 2024</w:t>
      </w:r>
    </w:p>
    <w:p w14:paraId="634E29F3" w14:textId="70EE7C69" w:rsidR="002A3A3C" w:rsidRDefault="002A3A3C" w:rsidP="009A6D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February 2026</w:t>
      </w:r>
    </w:p>
    <w:p w14:paraId="4C7900D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6A81B" w14:textId="77777777" w:rsidR="0053200C" w:rsidRDefault="0053200C" w:rsidP="009139A6">
      <w:r>
        <w:separator/>
      </w:r>
    </w:p>
  </w:endnote>
  <w:endnote w:type="continuationSeparator" w:id="0">
    <w:p w14:paraId="2F7A658C" w14:textId="77777777" w:rsidR="0053200C" w:rsidRDefault="005320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AD8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DE9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299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598BB" w14:textId="77777777" w:rsidR="0053200C" w:rsidRDefault="0053200C" w:rsidP="009139A6">
      <w:r>
        <w:separator/>
      </w:r>
    </w:p>
  </w:footnote>
  <w:footnote w:type="continuationSeparator" w:id="0">
    <w:p w14:paraId="4C84296A" w14:textId="77777777" w:rsidR="0053200C" w:rsidRDefault="005320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056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605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CC7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D95"/>
    <w:rsid w:val="000666E0"/>
    <w:rsid w:val="002510B7"/>
    <w:rsid w:val="00270799"/>
    <w:rsid w:val="002A3A3C"/>
    <w:rsid w:val="0053200C"/>
    <w:rsid w:val="005C130B"/>
    <w:rsid w:val="00826F5C"/>
    <w:rsid w:val="009139A6"/>
    <w:rsid w:val="009411C2"/>
    <w:rsid w:val="009448BB"/>
    <w:rsid w:val="00947624"/>
    <w:rsid w:val="00996AE5"/>
    <w:rsid w:val="009A6D95"/>
    <w:rsid w:val="00A3176C"/>
    <w:rsid w:val="00AE65F8"/>
    <w:rsid w:val="00BA00AB"/>
    <w:rsid w:val="00C71834"/>
    <w:rsid w:val="00CB4ED9"/>
    <w:rsid w:val="00D82366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3D7EB"/>
  <w15:chartTrackingRefBased/>
  <w15:docId w15:val="{3F010876-9C10-42FC-AB40-AEE1E9853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A6D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IDXCP40no740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76</Words>
  <Characters>411</Characters>
  <Application>Microsoft Office Word</Application>
  <DocSecurity>0</DocSecurity>
  <Lines>12</Lines>
  <Paragraphs>10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2024-11-15T20:22:00Z</dcterms:created>
  <dcterms:modified xsi:type="dcterms:W3CDTF">2026-02-20T12:15:00Z</dcterms:modified>
</cp:coreProperties>
</file>